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61A9ABF3" w:rsidR="00B265E4" w:rsidRPr="00935CC8" w:rsidRDefault="00B265E4" w:rsidP="000C668E">
      <w:pPr>
        <w:pStyle w:val="a4"/>
        <w:keepLines/>
        <w:widowControl/>
        <w:tabs>
          <w:tab w:val="right" w:pos="10440"/>
          <w:tab w:val="right" w:pos="13323"/>
        </w:tabs>
        <w:rPr>
          <w:rFonts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 xml:space="preserve">GPP TSG-RAN WG4 Meeting </w:t>
      </w:r>
      <w:r w:rsidR="00B20144" w:rsidRPr="00297CF2">
        <w:rPr>
          <w:rFonts w:eastAsia="SimSun"/>
          <w:sz w:val="24"/>
          <w:szCs w:val="24"/>
          <w:lang w:eastAsia="zh-CN"/>
        </w:rPr>
        <w:t>#</w:t>
      </w:r>
      <w:r w:rsidR="00297CF2" w:rsidRPr="00297CF2">
        <w:rPr>
          <w:rFonts w:eastAsia="SimSun" w:hint="eastAsia"/>
          <w:sz w:val="24"/>
          <w:szCs w:val="24"/>
          <w:lang w:eastAsia="zh-CN"/>
        </w:rPr>
        <w:t>101</w:t>
      </w:r>
      <w:r w:rsidRPr="00297CF2">
        <w:rPr>
          <w:rFonts w:eastAsia="SimSun"/>
          <w:sz w:val="24"/>
          <w:szCs w:val="24"/>
          <w:lang w:eastAsia="zh-CN"/>
        </w:rPr>
        <w:t>-e</w:t>
      </w:r>
      <w:r w:rsidR="00353CBF" w:rsidRPr="00297CF2">
        <w:rPr>
          <w:rFonts w:eastAsia="SimSun" w:hint="eastAsia"/>
          <w:sz w:val="24"/>
          <w:szCs w:val="24"/>
          <w:lang w:eastAsia="zh-CN"/>
        </w:rPr>
        <w:t xml:space="preserve"> </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w:t>
      </w:r>
      <w:r w:rsidRPr="00297CF2">
        <w:rPr>
          <w:rFonts w:cs="Arial"/>
          <w:noProof w:val="0"/>
          <w:sz w:val="24"/>
          <w:szCs w:val="24"/>
          <w:lang w:val="en-US" w:eastAsia="zh-TW"/>
        </w:rPr>
        <w:t>2</w:t>
      </w:r>
      <w:r w:rsidR="008311DC" w:rsidRPr="00297CF2">
        <w:rPr>
          <w:rFonts w:cs="Arial"/>
          <w:noProof w:val="0"/>
          <w:sz w:val="24"/>
          <w:szCs w:val="24"/>
          <w:lang w:val="en-US" w:eastAsia="zh-TW"/>
        </w:rPr>
        <w:t>1</w:t>
      </w:r>
      <w:r w:rsidR="008352CF" w:rsidRPr="00297CF2">
        <w:rPr>
          <w:rFonts w:cs="Arial" w:hint="eastAsia"/>
          <w:noProof w:val="0"/>
          <w:sz w:val="24"/>
          <w:szCs w:val="24"/>
          <w:lang w:val="en-US" w:eastAsia="zh-TW"/>
        </w:rPr>
        <w:t>1</w:t>
      </w:r>
      <w:r w:rsidR="00040537">
        <w:rPr>
          <w:rFonts w:eastAsia="MS Mincho" w:cs="Arial"/>
          <w:sz w:val="24"/>
          <w:szCs w:val="24"/>
          <w:lang w:val="en-US"/>
        </w:rPr>
        <w:t>83</w:t>
      </w:r>
      <w:bookmarkStart w:id="2" w:name="_GoBack"/>
      <w:r w:rsidR="00040537" w:rsidRPr="00040537">
        <w:rPr>
          <w:rFonts w:cs="Arial"/>
          <w:noProof w:val="0"/>
          <w:sz w:val="24"/>
          <w:szCs w:val="24"/>
          <w:lang w:val="en-US" w:eastAsia="zh-TW"/>
        </w:rPr>
        <w:t>2</w:t>
      </w:r>
      <w:r w:rsidR="00040537" w:rsidRPr="00040537">
        <w:rPr>
          <w:rFonts w:cs="Arial" w:hint="eastAsia"/>
          <w:noProof w:val="0"/>
          <w:sz w:val="24"/>
          <w:szCs w:val="24"/>
          <w:lang w:val="en-US" w:eastAsia="zh-TW"/>
        </w:rPr>
        <w:t>5</w:t>
      </w:r>
      <w:bookmarkEnd w:id="2"/>
    </w:p>
    <w:p w14:paraId="3671638F" w14:textId="0E5E7C5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DF2ABB" w:rsidRPr="00DF2ABB">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E4986"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4546B1">
              <w:rPr>
                <w:rFonts w:hint="eastAsia"/>
                <w:b/>
                <w:noProof/>
                <w:sz w:val="28"/>
                <w:lang w:eastAsia="zh-TW"/>
              </w:rPr>
              <w:t>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20324" w:rsidR="001E41F3" w:rsidRDefault="00A35B9C" w:rsidP="00DF2ABB">
            <w:pPr>
              <w:pStyle w:val="CRCoverPage"/>
              <w:spacing w:after="0"/>
              <w:ind w:left="100"/>
              <w:rPr>
                <w:noProof/>
                <w:lang w:eastAsia="zh-TW"/>
              </w:rPr>
            </w:pPr>
            <w:r w:rsidRPr="00A35B9C">
              <w:t>Correction on timing change during measurement procedure in R1</w:t>
            </w:r>
            <w:r>
              <w:rPr>
                <w:rFonts w:hint="eastAsia"/>
                <w:lang w:eastAsia="zh-TW"/>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8C976" w:rsidR="001E41F3" w:rsidRDefault="00DF2ABB">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60549"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DF2ABB">
              <w:rPr>
                <w:noProof/>
                <w:lang w:eastAsia="zh-TW"/>
              </w:rPr>
              <w:t>11</w:t>
            </w:r>
            <w:r w:rsidR="00D5244D">
              <w:rPr>
                <w:noProof/>
              </w:rPr>
              <w:t>-</w:t>
            </w:r>
            <w:r w:rsidR="00DF2ABB">
              <w:rPr>
                <w:rFonts w:hint="eastAsia"/>
                <w:noProof/>
                <w:lang w:eastAsia="zh-TW"/>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504B1" w:rsidR="001E41F3" w:rsidRDefault="00597B2F" w:rsidP="009C35C1">
            <w:pPr>
              <w:pStyle w:val="CRCoverPage"/>
              <w:spacing w:after="0"/>
              <w:ind w:left="100" w:right="-609"/>
              <w:rPr>
                <w:b/>
                <w:noProof/>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EE496" w:rsidR="00013C05" w:rsidRPr="00013C05" w:rsidRDefault="00013C05" w:rsidP="0046293C">
            <w:pPr>
              <w:pStyle w:val="CRCoverPage"/>
              <w:spacing w:after="0"/>
              <w:rPr>
                <w:rFonts w:ascii="Times New Roman" w:hAnsi="Times New Roman"/>
                <w:lang w:eastAsia="zh-TW"/>
              </w:rPr>
            </w:pPr>
            <w:r w:rsidRPr="00013C05">
              <w:rPr>
                <w:rFonts w:ascii="Times New Roman" w:hAnsi="Times New Roman"/>
                <w:lang w:eastAsia="zh-TW"/>
              </w:rPr>
              <w:t xml:space="preserve">To apply the delay requirement of </w:t>
            </w:r>
            <w:proofErr w:type="spellStart"/>
            <w:r w:rsidRPr="00013C05">
              <w:rPr>
                <w:rFonts w:ascii="Times New Roman" w:hAnsi="Times New Roman"/>
              </w:rPr>
              <w:t>T</w:t>
            </w:r>
            <w:r w:rsidRPr="00013C05">
              <w:rPr>
                <w:rFonts w:ascii="Times New Roman" w:hAnsi="Times New Roman"/>
                <w:vertAlign w:val="subscript"/>
              </w:rPr>
              <w:t>SSB_measurement_period_intra</w:t>
            </w:r>
            <w:proofErr w:type="spellEnd"/>
            <w:r w:rsidRPr="00013C05">
              <w:rPr>
                <w:rFonts w:ascii="Times New Roman" w:hAnsi="Times New Roman"/>
                <w:lang w:eastAsia="zh-TW"/>
              </w:rPr>
              <w:t xml:space="preserve"> </w:t>
            </w:r>
            <w:r w:rsidRPr="00013C05">
              <w:rPr>
                <w:rFonts w:ascii="Times New Roman" w:hAnsi="Times New Roman"/>
              </w:rPr>
              <w:t xml:space="preserve">/ </w:t>
            </w:r>
            <w:proofErr w:type="spellStart"/>
            <w:r w:rsidRPr="00013C05">
              <w:rPr>
                <w:rFonts w:ascii="Times New Roman" w:hAnsi="Times New Roman"/>
              </w:rPr>
              <w:t>T</w:t>
            </w:r>
            <w:r w:rsidRPr="00013C05">
              <w:rPr>
                <w:rFonts w:ascii="Times New Roman" w:hAnsi="Times New Roman"/>
                <w:vertAlign w:val="subscript"/>
              </w:rPr>
              <w:t>SSB_measurement_period_inter</w:t>
            </w:r>
            <w:proofErr w:type="spellEnd"/>
            <w:r w:rsidRPr="00013C05">
              <w:rPr>
                <w:rFonts w:ascii="Times New Roman" w:hAnsi="Times New Roman"/>
                <w:lang w:eastAsia="zh-TW"/>
              </w:rPr>
              <w:t xml:space="preserve">, </w:t>
            </w:r>
            <w:r>
              <w:rPr>
                <w:rFonts w:ascii="Times New Roman" w:hAnsi="Times New Roman"/>
                <w:lang w:eastAsia="zh-TW"/>
              </w:rPr>
              <w:t xml:space="preserve">it is provided the timing of that cell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which is based on SCS of 15 kHz. However, for the higher SCS, the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will exceed CP. Thus, the maximum timing changed should be corrected with SCS configuration. </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DF2ABB" w:rsidRDefault="00D74AEA" w:rsidP="00D74AEA">
            <w:pPr>
              <w:pStyle w:val="CRCoverPage"/>
              <w:spacing w:after="0"/>
              <w:rPr>
                <w:rFonts w:ascii="Times New Roman" w:hAnsi="Times New Roman"/>
                <w:noProof/>
                <w:sz w:val="8"/>
                <w:szCs w:val="8"/>
                <w:shd w:val="pct15" w:color="auto" w:fill="FFFFFF"/>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D45522" w:rsidR="00D2182A" w:rsidRPr="00DF2ABB" w:rsidRDefault="00326823" w:rsidP="00D2182A">
            <w:pPr>
              <w:pStyle w:val="CRCoverPage"/>
              <w:spacing w:after="0"/>
              <w:rPr>
                <w:noProof/>
                <w:shd w:val="pct15" w:color="auto" w:fill="FFFFFF"/>
                <w:lang w:eastAsia="zh-TW"/>
              </w:rPr>
            </w:pPr>
            <w:r>
              <w:rPr>
                <w:rFonts w:ascii="Times New Roman" w:hAnsi="Times New Roman"/>
                <w:lang w:eastAsia="zh-TW"/>
              </w:rPr>
              <w:t xml:space="preserve">Revise the maximum timing changed as </w:t>
            </w:r>
            <w:r w:rsidRPr="00326823">
              <w:rPr>
                <w:rFonts w:ascii="Times New Roman" w:hAnsi="Times New Roman"/>
                <w:lang w:eastAsia="zh-TW"/>
              </w:rPr>
              <w:sym w:font="Symbol" w:char="F0B1"/>
            </w:r>
            <w:r w:rsidRPr="00326823">
              <w:rPr>
                <w:rFonts w:ascii="Times New Roman" w:hAnsi="Times New Roman"/>
                <w:lang w:eastAsia="zh-TW"/>
              </w:rPr>
              <w:t xml:space="preserve"> 3200/</w:t>
            </w:r>
            <m:oMath>
              <m:sSup>
                <m:sSupPr>
                  <m:ctrlPr>
                    <w:rPr>
                      <w:rFonts w:ascii="Cambria Math" w:hAnsi="Cambria Math"/>
                      <w:lang w:eastAsia="zh-TW"/>
                    </w:rPr>
                  </m:ctrlPr>
                </m:sSupPr>
                <m:e>
                  <m:r>
                    <m:rPr>
                      <m:sty m:val="p"/>
                    </m:rPr>
                    <w:rPr>
                      <w:rFonts w:ascii="Cambria Math" w:hAnsi="Cambria Math"/>
                      <w:lang w:eastAsia="zh-TW"/>
                    </w:rPr>
                    <m:t>2</m:t>
                  </m:r>
                </m:e>
                <m:sup>
                  <m:r>
                    <m:rPr>
                      <m:sty m:val="p"/>
                    </m:rPr>
                    <w:rPr>
                      <w:rFonts w:ascii="Cambria Math" w:hAnsi="Cambria Math"/>
                      <w:lang w:eastAsia="zh-TW"/>
                    </w:rPr>
                    <m:t>µ</m:t>
                  </m:r>
                </m:sup>
              </m:sSup>
            </m:oMath>
            <w:r w:rsidRPr="00326823">
              <w:rPr>
                <w:rFonts w:ascii="Times New Roman" w:hAnsi="Times New Roman"/>
                <w:lang w:eastAsia="zh-TW"/>
              </w:rPr>
              <w:t xml:space="preserve"> Tc</w:t>
            </w:r>
            <w:r>
              <w:rPr>
                <w:rFonts w:ascii="Times New Roman" w:hAnsi="Times New Roman"/>
                <w:lang w:eastAsia="zh-TW"/>
              </w:rPr>
              <w:t xml:space="preserve">, where </w:t>
            </w:r>
            <w:r w:rsidRPr="00326823">
              <w:rPr>
                <w:rFonts w:ascii="Times New Roman" w:hAnsi="Times New Roman"/>
                <w:i/>
                <w:lang w:eastAsia="zh-TW"/>
              </w:rPr>
              <w:t>µ</w:t>
            </w:r>
            <w:r w:rsidRPr="00326823">
              <w:rPr>
                <w:rFonts w:ascii="Times New Roman" w:hAnsi="Times New Roman"/>
                <w:lang w:eastAsia="zh-TW"/>
              </w:rPr>
              <w:t xml:space="preserve"> is the SCS configuration as defined in clause 4</w:t>
            </w:r>
            <w:r w:rsidR="00525E1B">
              <w:rPr>
                <w:rFonts w:ascii="Times New Roman" w:hAnsi="Times New Roman"/>
                <w:lang w:eastAsia="zh-TW"/>
              </w:rPr>
              <w:t>.2</w:t>
            </w:r>
            <w:r w:rsidRPr="00326823">
              <w:rPr>
                <w:rFonts w:ascii="Times New Roman" w:hAnsi="Times New Roman"/>
                <w:lang w:eastAsia="zh-TW"/>
              </w:rPr>
              <w:t xml:space="preserve"> of TS 38.211</w:t>
            </w:r>
            <w:r>
              <w:rPr>
                <w:rFonts w:ascii="Times New Roman" w:hAnsi="Times New Roman"/>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DF2ABB" w:rsidRDefault="00D74AEA" w:rsidP="00D74AEA">
            <w:pPr>
              <w:pStyle w:val="CRCoverPage"/>
              <w:spacing w:after="0"/>
              <w:rPr>
                <w:rFonts w:ascii="Times New Roman" w:hAnsi="Times New Roman"/>
                <w:noProof/>
                <w:sz w:val="8"/>
                <w:szCs w:val="8"/>
                <w:shd w:val="pct15" w:color="auto" w:fill="FFFFFF"/>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F125B" w:rsidR="00D74AEA" w:rsidRPr="00DF2ABB" w:rsidRDefault="00253A0F" w:rsidP="00462408">
            <w:pPr>
              <w:pStyle w:val="CRCoverPage"/>
              <w:spacing w:after="0"/>
              <w:rPr>
                <w:noProof/>
                <w:shd w:val="pct15" w:color="auto" w:fill="FFFFFF"/>
                <w:lang w:eastAsia="zh-TW"/>
              </w:rPr>
            </w:pPr>
            <w:r>
              <w:rPr>
                <w:rFonts w:ascii="Times New Roman" w:hAnsi="Times New Roman"/>
                <w:lang w:eastAsia="zh-TW"/>
              </w:rPr>
              <w:t>Incorrect requirement for SCS higher than 15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C8AE5" w:rsidR="001E41F3" w:rsidRDefault="00DF2ABB" w:rsidP="0077316F">
            <w:pPr>
              <w:pStyle w:val="CRCoverPage"/>
              <w:spacing w:after="0"/>
              <w:rPr>
                <w:noProof/>
                <w:lang w:eastAsia="zh-TW"/>
              </w:rPr>
            </w:pPr>
            <w:r>
              <w:rPr>
                <w:noProof/>
                <w:lang w:eastAsia="zh-TW"/>
              </w:rPr>
              <w:t>9.2.4.3, 9.3.6.3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0ACD86D" w14:textId="77777777" w:rsidR="00DF2ABB" w:rsidRPr="008C6DE4" w:rsidRDefault="00DF2ABB" w:rsidP="00DF2ABB">
      <w:pPr>
        <w:pStyle w:val="40"/>
      </w:pPr>
      <w:r w:rsidRPr="008C6DE4">
        <w:t>9.2.4.3</w:t>
      </w:r>
      <w:r w:rsidRPr="008C6DE4">
        <w:tab/>
        <w:t>Event Triggered Reporting</w:t>
      </w:r>
    </w:p>
    <w:p w14:paraId="3E0ED05A" w14:textId="77777777" w:rsidR="005A20C1" w:rsidRPr="009C5807" w:rsidRDefault="005A20C1" w:rsidP="005A20C1">
      <w:pPr>
        <w:rPr>
          <w:rFonts w:eastAsia="Times New Roman"/>
        </w:rPr>
      </w:pPr>
      <w:r w:rsidRPr="009C5807">
        <w:rPr>
          <w:rFonts w:eastAsia="Times New Roman"/>
        </w:rPr>
        <w:t xml:space="preserve">Reported RSRP, RSRQ, and RS-SINR measurements contained in event triggered measurement reports shall meet the requirements in clauses </w:t>
      </w:r>
      <w:r w:rsidRPr="009C5807">
        <w:rPr>
          <w:rFonts w:eastAsia="Times New Roman" w:cs="v4.2.0"/>
        </w:rPr>
        <w:t>10.1.2.1 (RSRP for FR1), 10.1.3.1 (RSRP for FR2), 10.1.7.1 (RSRQ for FR1), 10.1.8.1 (RSRQ for FR2), 10.1.12.1 (RS-SINR for FR1) and 10.1.13.1 (RS-SINR for FR2).</w:t>
      </w:r>
    </w:p>
    <w:p w14:paraId="595BE02A" w14:textId="77777777" w:rsidR="005A20C1" w:rsidRPr="009C5807" w:rsidRDefault="005A20C1" w:rsidP="005A20C1">
      <w:r w:rsidRPr="009C5807">
        <w:t>The UE shall not send any event triggered measurement reports as long as no reporting criteria is fulfilled.</w:t>
      </w:r>
    </w:p>
    <w:p w14:paraId="34B3926F" w14:textId="77777777" w:rsidR="005A20C1" w:rsidRPr="009C5807" w:rsidRDefault="005A20C1" w:rsidP="005A20C1">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68058ABB" w14:textId="77777777" w:rsidR="005A20C1" w:rsidRPr="00885F53" w:rsidRDefault="005A20C1" w:rsidP="005A20C1">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37A8230B" w14:textId="2E70C173" w:rsidR="005A20C1" w:rsidRPr="009C5807" w:rsidRDefault="005A20C1" w:rsidP="005A20C1">
      <w:r w:rsidRPr="009C5807">
        <w:rPr>
          <w:rFonts w:eastAsia="Times New Roman"/>
        </w:rPr>
        <w:t xml:space="preserve">A cell is detectable only if at least one SSBs measured from the Cell being configured remains detectable during the time period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9.2.5.1 or clause 9.2.6.2.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9.2.5.1 or clause 9.2.6.2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ins w:id="4" w:author="Hsuanli Lin (林烜立)" w:date="2021-10-14T15:20:00Z">
        <w:r w:rsidR="001B68E2">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ins w:id="5" w:author="Hsuanli Lin (林烜立)" w:date="2021-10-14T15:20:00Z">
        <w:r w:rsidR="001B68E2" w:rsidRPr="00505EC3">
          <w:t xml:space="preserve">, where </w:t>
        </w:r>
        <w:r w:rsidR="001B68E2" w:rsidRPr="00111B4B">
          <w:rPr>
            <w:i/>
          </w:rPr>
          <w:t>µ</w:t>
        </w:r>
        <w:r w:rsidR="001B68E2" w:rsidRPr="00505EC3">
          <w:t xml:space="preserve"> is the SCS configuration as defined in clause 4</w:t>
        </w:r>
        <w:r w:rsidR="001B68E2">
          <w:t>.2</w:t>
        </w:r>
        <w:r w:rsidR="001B68E2">
          <w:rPr>
            <w:rFonts w:hint="eastAsia"/>
            <w:lang w:eastAsia="zh-TW"/>
          </w:rPr>
          <w:t xml:space="preserve"> </w:t>
        </w:r>
        <w:r w:rsidR="001B68E2">
          <w:t>of</w:t>
        </w:r>
        <w:r w:rsidR="001B68E2" w:rsidRPr="00505EC3">
          <w:t xml:space="preserve"> TS 38.211 [3]</w:t>
        </w:r>
      </w:ins>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3306713" w14:textId="77777777" w:rsidR="00D22F5D" w:rsidRDefault="00D22F5D" w:rsidP="0068279A"/>
    <w:p w14:paraId="52EF3AE3" w14:textId="36EB8F2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1233B0">
        <w:rPr>
          <w:rFonts w:eastAsia="SimSun"/>
          <w:noProof/>
          <w:color w:val="FF0000"/>
          <w:sz w:val="36"/>
          <w:lang w:eastAsia="zh-CN"/>
        </w:rPr>
        <w:t xml:space="preserve"> 2</w:t>
      </w:r>
      <w:r w:rsidRPr="004B174C">
        <w:rPr>
          <w:rFonts w:eastAsia="SimSun" w:hint="eastAsia"/>
          <w:noProof/>
          <w:color w:val="FF0000"/>
          <w:sz w:val="36"/>
          <w:lang w:eastAsia="zh-CN"/>
        </w:rPr>
        <w:t>&gt;</w:t>
      </w:r>
    </w:p>
    <w:p w14:paraId="4CF3CD19" w14:textId="77777777" w:rsidR="00DF2ABB" w:rsidRPr="008C6DE4" w:rsidRDefault="00DF2ABB" w:rsidP="00DF2ABB">
      <w:pPr>
        <w:pStyle w:val="40"/>
      </w:pPr>
      <w:r w:rsidRPr="008C6DE4">
        <w:t>9.3.6.3</w:t>
      </w:r>
      <w:r w:rsidRPr="008C6DE4">
        <w:tab/>
        <w:t>Event-triggered Reporting</w:t>
      </w:r>
    </w:p>
    <w:p w14:paraId="4855212E" w14:textId="77777777" w:rsidR="005A20C1" w:rsidRPr="009C5807" w:rsidRDefault="005A20C1" w:rsidP="005A20C1">
      <w:pPr>
        <w:rPr>
          <w:rFonts w:eastAsia="Times New Roman"/>
        </w:rPr>
      </w:pPr>
      <w:r w:rsidRPr="009C5807">
        <w:rPr>
          <w:rFonts w:eastAsia="Times New Roman"/>
        </w:rPr>
        <w:t xml:space="preserve">Reported RSRP, RSRQ, and RS-SINR measurements contained in event triggered measurement reports shall meet the requirements in clauses </w:t>
      </w:r>
      <w:r w:rsidRPr="009C5807">
        <w:rPr>
          <w:rFonts w:eastAsia="Times New Roman" w:cs="v4.2.0"/>
        </w:rPr>
        <w:t>10.1.2.1 (RSRP for FR1), 10.1.3.1 (RSRP for FR2), 10.1.7.1 (RSRQ for FR1), 10.1.8.1 (RSRQ for FR2), 10.1.12.1 (RS-SINR for FR1) and 10.1.13.1 (RS-SINR for FR2).</w:t>
      </w:r>
    </w:p>
    <w:p w14:paraId="04E6C6CB" w14:textId="77777777" w:rsidR="005A20C1" w:rsidRPr="009C5807" w:rsidRDefault="005A20C1" w:rsidP="005A20C1">
      <w:r w:rsidRPr="009C5807">
        <w:t>The UE shall not send any event triggered measurement reports as long as no reporting criteria is fulfilled.</w:t>
      </w:r>
    </w:p>
    <w:p w14:paraId="24650E7F" w14:textId="77777777" w:rsidR="005A20C1" w:rsidRPr="009C5807" w:rsidRDefault="005A20C1" w:rsidP="005A20C1">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53E9F32E" w14:textId="77777777" w:rsidR="005A20C1" w:rsidRPr="00885F53" w:rsidRDefault="005A20C1" w:rsidP="005A20C1">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51230BC5" w14:textId="21936404" w:rsidR="005A20C1" w:rsidRPr="009C5807" w:rsidRDefault="005A20C1" w:rsidP="005A20C1">
      <w:r w:rsidRPr="009C5807">
        <w:rPr>
          <w:rFonts w:eastAsia="Times New Roman"/>
        </w:rPr>
        <w:lastRenderedPageBreak/>
        <w:t xml:space="preserve">A cell is detectable only if at least one SSBs measured from the Cell being configured remains detectable during the time period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9.2.5.1 or clause 9.2.6.2.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9.2.5.1 or clause 9.2.6.2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ins w:id="6" w:author="Hsuanli Lin (林烜立)" w:date="2021-10-14T15:20:00Z">
        <w:r w:rsidR="001B68E2">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ins w:id="7" w:author="Hsuanli Lin (林烜立)" w:date="2021-10-14T15:20:00Z">
        <w:r w:rsidR="001B68E2" w:rsidRPr="00505EC3">
          <w:t xml:space="preserve">, where </w:t>
        </w:r>
        <w:r w:rsidR="001B68E2" w:rsidRPr="00111B4B">
          <w:rPr>
            <w:i/>
          </w:rPr>
          <w:t>µ</w:t>
        </w:r>
        <w:r w:rsidR="001B68E2" w:rsidRPr="00505EC3">
          <w:t xml:space="preserve"> is the SCS configuration as defined in clause 4</w:t>
        </w:r>
        <w:r w:rsidR="001B68E2">
          <w:t>.2</w:t>
        </w:r>
        <w:r w:rsidR="001B68E2">
          <w:rPr>
            <w:rFonts w:hint="eastAsia"/>
            <w:lang w:eastAsia="zh-TW"/>
          </w:rPr>
          <w:t xml:space="preserve"> </w:t>
        </w:r>
        <w:r w:rsidR="001B68E2">
          <w:t>of</w:t>
        </w:r>
        <w:r w:rsidR="001B68E2" w:rsidRPr="00505EC3">
          <w:t xml:space="preserve"> TS 38.211 [3]</w:t>
        </w:r>
      </w:ins>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AD51304" w14:textId="77B1B45A"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233B0">
        <w:rPr>
          <w:rFonts w:eastAsia="SimSun"/>
          <w:noProof/>
          <w:color w:val="FF0000"/>
          <w:sz w:val="36"/>
          <w:lang w:eastAsia="zh-CN"/>
        </w:rPr>
        <w:t>2</w:t>
      </w:r>
      <w:r w:rsidRPr="004B174C">
        <w:rPr>
          <w:rFonts w:eastAsia="SimSun" w:hint="eastAsia"/>
          <w:noProof/>
          <w:color w:val="FF0000"/>
          <w:sz w:val="36"/>
          <w:lang w:eastAsia="zh-CN"/>
        </w:rPr>
        <w:t>&gt;</w:t>
      </w:r>
    </w:p>
    <w:sectPr w:rsidR="00733A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36978" w14:textId="77777777" w:rsidR="00A7200F" w:rsidRDefault="00A7200F">
      <w:r>
        <w:separator/>
      </w:r>
    </w:p>
  </w:endnote>
  <w:endnote w:type="continuationSeparator" w:id="0">
    <w:p w14:paraId="6B8B60E5" w14:textId="77777777" w:rsidR="00A7200F" w:rsidRDefault="00A7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FCE90" w14:textId="77777777" w:rsidR="00A7200F" w:rsidRDefault="00A7200F">
      <w:r>
        <w:separator/>
      </w:r>
    </w:p>
  </w:footnote>
  <w:footnote w:type="continuationSeparator" w:id="0">
    <w:p w14:paraId="31161A5E" w14:textId="77777777" w:rsidR="00A7200F" w:rsidRDefault="00A72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33B0"/>
    <w:rsid w:val="00125739"/>
    <w:rsid w:val="0014452C"/>
    <w:rsid w:val="00145D43"/>
    <w:rsid w:val="001564F8"/>
    <w:rsid w:val="001708F3"/>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21172E"/>
    <w:rsid w:val="00233B90"/>
    <w:rsid w:val="0023760F"/>
    <w:rsid w:val="00253A0F"/>
    <w:rsid w:val="0026004D"/>
    <w:rsid w:val="002629A7"/>
    <w:rsid w:val="002640DD"/>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E32"/>
    <w:rsid w:val="00353CBF"/>
    <w:rsid w:val="003542E7"/>
    <w:rsid w:val="00360795"/>
    <w:rsid w:val="003609EF"/>
    <w:rsid w:val="003619AE"/>
    <w:rsid w:val="0036231A"/>
    <w:rsid w:val="00372789"/>
    <w:rsid w:val="00374DD4"/>
    <w:rsid w:val="00383693"/>
    <w:rsid w:val="00384533"/>
    <w:rsid w:val="0039042E"/>
    <w:rsid w:val="0039069E"/>
    <w:rsid w:val="00391333"/>
    <w:rsid w:val="003A72B0"/>
    <w:rsid w:val="003B4967"/>
    <w:rsid w:val="003D1F14"/>
    <w:rsid w:val="003D4208"/>
    <w:rsid w:val="003E1A36"/>
    <w:rsid w:val="003E3823"/>
    <w:rsid w:val="003E4EE7"/>
    <w:rsid w:val="003F292E"/>
    <w:rsid w:val="00410371"/>
    <w:rsid w:val="00413C7E"/>
    <w:rsid w:val="00413E15"/>
    <w:rsid w:val="00415A99"/>
    <w:rsid w:val="00420F91"/>
    <w:rsid w:val="00422FA8"/>
    <w:rsid w:val="004242F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97B2F"/>
    <w:rsid w:val="005A20C1"/>
    <w:rsid w:val="005A7CCE"/>
    <w:rsid w:val="005C514E"/>
    <w:rsid w:val="005D2470"/>
    <w:rsid w:val="005E2C44"/>
    <w:rsid w:val="005F5198"/>
    <w:rsid w:val="005F525D"/>
    <w:rsid w:val="00603C2C"/>
    <w:rsid w:val="00606094"/>
    <w:rsid w:val="0060736C"/>
    <w:rsid w:val="00611038"/>
    <w:rsid w:val="006127DA"/>
    <w:rsid w:val="00621188"/>
    <w:rsid w:val="006257ED"/>
    <w:rsid w:val="0063075A"/>
    <w:rsid w:val="00650074"/>
    <w:rsid w:val="00661D9F"/>
    <w:rsid w:val="00662DA1"/>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316F"/>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142FB"/>
    <w:rsid w:val="0082549C"/>
    <w:rsid w:val="008279FA"/>
    <w:rsid w:val="008311DC"/>
    <w:rsid w:val="008352CF"/>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E4772"/>
    <w:rsid w:val="008F3789"/>
    <w:rsid w:val="008F4D30"/>
    <w:rsid w:val="008F686C"/>
    <w:rsid w:val="009147DB"/>
    <w:rsid w:val="009148DE"/>
    <w:rsid w:val="00935CC8"/>
    <w:rsid w:val="00937AFD"/>
    <w:rsid w:val="00941E30"/>
    <w:rsid w:val="009422EA"/>
    <w:rsid w:val="009428E4"/>
    <w:rsid w:val="00954A7B"/>
    <w:rsid w:val="00954E6E"/>
    <w:rsid w:val="0096288E"/>
    <w:rsid w:val="00970F1A"/>
    <w:rsid w:val="0097553C"/>
    <w:rsid w:val="009777D9"/>
    <w:rsid w:val="00983253"/>
    <w:rsid w:val="00991B88"/>
    <w:rsid w:val="009A3563"/>
    <w:rsid w:val="009A5753"/>
    <w:rsid w:val="009A579D"/>
    <w:rsid w:val="009C35C1"/>
    <w:rsid w:val="009D7BE5"/>
    <w:rsid w:val="009E044A"/>
    <w:rsid w:val="009E3297"/>
    <w:rsid w:val="009E48B9"/>
    <w:rsid w:val="009F2823"/>
    <w:rsid w:val="009F4FA8"/>
    <w:rsid w:val="009F734F"/>
    <w:rsid w:val="00A05D9B"/>
    <w:rsid w:val="00A067DF"/>
    <w:rsid w:val="00A10B9F"/>
    <w:rsid w:val="00A205A9"/>
    <w:rsid w:val="00A24268"/>
    <w:rsid w:val="00A246B6"/>
    <w:rsid w:val="00A35B9C"/>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AF138C"/>
    <w:rsid w:val="00B04FE0"/>
    <w:rsid w:val="00B056A0"/>
    <w:rsid w:val="00B20144"/>
    <w:rsid w:val="00B23753"/>
    <w:rsid w:val="00B258BB"/>
    <w:rsid w:val="00B265E4"/>
    <w:rsid w:val="00B270E9"/>
    <w:rsid w:val="00B37C58"/>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1C61"/>
    <w:rsid w:val="00C82309"/>
    <w:rsid w:val="00C95985"/>
    <w:rsid w:val="00CB3140"/>
    <w:rsid w:val="00CB5272"/>
    <w:rsid w:val="00CB6327"/>
    <w:rsid w:val="00CC5026"/>
    <w:rsid w:val="00CC68D0"/>
    <w:rsid w:val="00CD18E2"/>
    <w:rsid w:val="00CE2F0F"/>
    <w:rsid w:val="00CE4FFA"/>
    <w:rsid w:val="00CE57B1"/>
    <w:rsid w:val="00CE693C"/>
    <w:rsid w:val="00CF5B2B"/>
    <w:rsid w:val="00CF5BBB"/>
    <w:rsid w:val="00CF70CB"/>
    <w:rsid w:val="00D01CCE"/>
    <w:rsid w:val="00D03F9A"/>
    <w:rsid w:val="00D06ACC"/>
    <w:rsid w:val="00D06D51"/>
    <w:rsid w:val="00D10F99"/>
    <w:rsid w:val="00D2182A"/>
    <w:rsid w:val="00D22F5D"/>
    <w:rsid w:val="00D24991"/>
    <w:rsid w:val="00D370E1"/>
    <w:rsid w:val="00D40EC0"/>
    <w:rsid w:val="00D50255"/>
    <w:rsid w:val="00D5244D"/>
    <w:rsid w:val="00D66520"/>
    <w:rsid w:val="00D728F4"/>
    <w:rsid w:val="00D74AEA"/>
    <w:rsid w:val="00D832BC"/>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94034"/>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719AA-63BD-461B-A0FF-2716B824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1235</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2021-10-14T07:19:00Z</dcterms:created>
  <dcterms:modified xsi:type="dcterms:W3CDTF">2021-10-22T08:58:00Z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